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28E" w:rsidRDefault="00B3328E" w:rsidP="00883378">
      <w:pPr>
        <w:jc w:val="center"/>
      </w:pPr>
      <w:r>
        <w:rPr>
          <w:rFonts w:hint="eastAsia"/>
        </w:rPr>
        <w:t>贾东月老师开设校内英语阅读公开课活动</w:t>
      </w:r>
    </w:p>
    <w:p w:rsidR="00B3328E" w:rsidRDefault="00B3328E" w:rsidP="00883378">
      <w:pPr>
        <w:jc w:val="center"/>
      </w:pPr>
      <w:r>
        <w:t>----</w:t>
      </w:r>
      <w:r>
        <w:rPr>
          <w:rFonts w:hint="eastAsia"/>
        </w:rPr>
        <w:t>王玥玲</w:t>
      </w:r>
    </w:p>
    <w:p w:rsidR="00B3328E" w:rsidRDefault="00B3328E" w:rsidP="00633502">
      <w:pPr>
        <w:ind w:firstLineChars="200" w:firstLine="31680"/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12"/>
          <w:attr w:name="Year" w:val="2016"/>
        </w:smartTagPr>
        <w:r>
          <w:t>12</w:t>
        </w:r>
        <w:r>
          <w:rPr>
            <w:rFonts w:hint="eastAsia"/>
          </w:rPr>
          <w:t>月</w:t>
        </w:r>
        <w:r>
          <w:t>20</w:t>
        </w:r>
        <w:r>
          <w:rPr>
            <w:rFonts w:hint="eastAsia"/>
          </w:rPr>
          <w:t>日</w:t>
        </w:r>
      </w:smartTag>
      <w:r>
        <w:rPr>
          <w:rFonts w:hint="eastAsia"/>
        </w:rPr>
        <w:t>下午第一节课，初中部东校区贾东月老师在</w:t>
      </w:r>
      <w:r>
        <w:t>705</w:t>
      </w:r>
      <w:r>
        <w:rPr>
          <w:rFonts w:hint="eastAsia"/>
        </w:rPr>
        <w:t>班开设了一节阅读公开课，校长黄文莉和初中部副主任王生祥也在百忙之中莅临指导。贾老师虽然是一名年轻老师，但在课堂上教态自然，语言流畅，十分具有亲和力。在开始的热身环节中，贾老师用一首欢快的英文歌曲“</w:t>
      </w:r>
      <w:r>
        <w:t>Pat a cake</w:t>
      </w:r>
      <w:r>
        <w:rPr>
          <w:rFonts w:hint="eastAsia"/>
        </w:rPr>
        <w:t>”自然导入</w:t>
      </w:r>
      <w:r>
        <w:t>cooking</w:t>
      </w:r>
      <w:r>
        <w:rPr>
          <w:rFonts w:hint="eastAsia"/>
        </w:rPr>
        <w:t>的话题，十分引人入胜。期间，贾老师一方面十分注重学生的朗读，分别采用带读，分读，自读和默读的阅读方式；另一方面穿插着讲解及分析应对阅读理解题的策略。值得一提的是，在最后的情感升华中，贾老师带领学生们一起学习了如何</w:t>
      </w:r>
      <w:r>
        <w:t>DIY</w:t>
      </w:r>
      <w:r>
        <w:rPr>
          <w:rFonts w:hint="eastAsia"/>
        </w:rPr>
        <w:t>一份美味而简易的三明治，并不失时机地提出希望：请孩子们为自己的父母亲手制作一份这样的美食，以此来表达对父母的爱，可谓用心良苦。</w:t>
      </w:r>
    </w:p>
    <w:p w:rsidR="00B3328E" w:rsidRDefault="00B3328E" w:rsidP="00DB27D7">
      <w:pPr>
        <w:ind w:firstLineChars="200" w:firstLine="31680"/>
      </w:pPr>
      <w:r>
        <w:rPr>
          <w:rFonts w:hint="eastAsia"/>
        </w:rPr>
        <w:t>在课后的教研组点评中，同组的老师们都对贾老师的</w:t>
      </w:r>
      <w:bookmarkStart w:id="0" w:name="_GoBack"/>
      <w:bookmarkEnd w:id="0"/>
      <w:r>
        <w:rPr>
          <w:rFonts w:hint="eastAsia"/>
        </w:rPr>
        <w:t>课做出了肯定，并且也针对一些教法和细节方面提出了中肯的意见。贾老师非常虚心地听取并认真记录下这些建议。我们都很期待在下一次的阅读公开课中，贾老师能有更出色的表现。</w:t>
      </w:r>
    </w:p>
    <w:sectPr w:rsidR="00B3328E" w:rsidSect="00D31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3EA"/>
    <w:rsid w:val="000873FC"/>
    <w:rsid w:val="000953EA"/>
    <w:rsid w:val="000F39B8"/>
    <w:rsid w:val="002D47A8"/>
    <w:rsid w:val="003302C7"/>
    <w:rsid w:val="00517192"/>
    <w:rsid w:val="00633502"/>
    <w:rsid w:val="00883378"/>
    <w:rsid w:val="00A030FB"/>
    <w:rsid w:val="00A55F30"/>
    <w:rsid w:val="00A67BA7"/>
    <w:rsid w:val="00B3328E"/>
    <w:rsid w:val="00C47171"/>
    <w:rsid w:val="00D31848"/>
    <w:rsid w:val="00D96E60"/>
    <w:rsid w:val="00DB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84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67</Words>
  <Characters>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admin</cp:lastModifiedBy>
  <cp:revision>5</cp:revision>
  <dcterms:created xsi:type="dcterms:W3CDTF">2016-12-21T07:50:00Z</dcterms:created>
  <dcterms:modified xsi:type="dcterms:W3CDTF">2016-12-26T08:39:00Z</dcterms:modified>
</cp:coreProperties>
</file>